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01D81A" w14:textId="5F1143D2" w:rsidR="008A6EF4" w:rsidRDefault="008A6EF4" w:rsidP="008A6E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BAYLYE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6CCC1BDC" w14:textId="48DE0849" w:rsidR="008A6EF4" w:rsidRDefault="008A6EF4" w:rsidP="008A6E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r>
        <w:rPr>
          <w:rFonts w:ascii="Times New Roman" w:hAnsi="Times New Roman" w:cs="Times New Roman"/>
          <w:sz w:val="24"/>
          <w:szCs w:val="24"/>
        </w:rPr>
        <w:t>Holy Trinity Priory, York.</w:t>
      </w:r>
    </w:p>
    <w:p w14:paraId="6D55AC86" w14:textId="77777777" w:rsidR="008A6EF4" w:rsidRDefault="008A6EF4" w:rsidP="008A6E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C87636" w14:textId="77777777" w:rsidR="008A6EF4" w:rsidRDefault="008A6EF4" w:rsidP="008A6E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6BADE3" w14:textId="77777777" w:rsidR="008A6EF4" w:rsidRDefault="008A6EF4" w:rsidP="008A6E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Apr.1484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subdeacon in the conventual church of the Franciscans in </w:t>
      </w:r>
      <w:proofErr w:type="gramStart"/>
      <w:r>
        <w:rPr>
          <w:rFonts w:ascii="Times New Roman" w:hAnsi="Times New Roman" w:cs="Times New Roman"/>
          <w:sz w:val="24"/>
          <w:szCs w:val="24"/>
        </w:rPr>
        <w:t>York</w:t>
      </w:r>
      <w:proofErr w:type="gramEnd"/>
    </w:p>
    <w:p w14:paraId="08FAC71E" w14:textId="77777777" w:rsidR="008A6EF4" w:rsidRDefault="008A6EF4" w:rsidP="008A6E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by William Egremont, Bishop of Dromore(q.v.).</w:t>
      </w:r>
    </w:p>
    <w:p w14:paraId="17B581B9" w14:textId="77777777" w:rsidR="008A6EF4" w:rsidRDefault="008A6EF4" w:rsidP="008A6E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17D89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.94)</w:t>
      </w:r>
    </w:p>
    <w:p w14:paraId="293E560C" w14:textId="77777777" w:rsidR="008A6EF4" w:rsidRDefault="008A6EF4" w:rsidP="008A6E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77DAE8" w14:textId="77777777" w:rsidR="008A6EF4" w:rsidRDefault="008A6EF4" w:rsidP="008A6E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15DA3D" w14:textId="77777777" w:rsidR="008A6EF4" w:rsidRPr="00C17D89" w:rsidRDefault="008A6EF4" w:rsidP="008A6E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March 2021 </w:t>
      </w:r>
    </w:p>
    <w:p w14:paraId="115F33AB" w14:textId="5D621579" w:rsidR="00BA00AB" w:rsidRPr="008A6EF4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8A6EF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7AD200" w14:textId="77777777" w:rsidR="008A6EF4" w:rsidRDefault="008A6EF4" w:rsidP="009139A6">
      <w:r>
        <w:separator/>
      </w:r>
    </w:p>
  </w:endnote>
  <w:endnote w:type="continuationSeparator" w:id="0">
    <w:p w14:paraId="76879A53" w14:textId="77777777" w:rsidR="008A6EF4" w:rsidRDefault="008A6EF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ECFA8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045A0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E98BC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4DCF83" w14:textId="77777777" w:rsidR="008A6EF4" w:rsidRDefault="008A6EF4" w:rsidP="009139A6">
      <w:r>
        <w:separator/>
      </w:r>
    </w:p>
  </w:footnote>
  <w:footnote w:type="continuationSeparator" w:id="0">
    <w:p w14:paraId="4DC9EC2F" w14:textId="77777777" w:rsidR="008A6EF4" w:rsidRDefault="008A6EF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F15C8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CC73C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DBEEB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EF4"/>
    <w:rsid w:val="000666E0"/>
    <w:rsid w:val="002510B7"/>
    <w:rsid w:val="005C130B"/>
    <w:rsid w:val="00826F5C"/>
    <w:rsid w:val="008A6EF4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5B72E6"/>
  <w15:chartTrackingRefBased/>
  <w15:docId w15:val="{0644C732-B0E5-46A1-A499-9D98A9162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4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2021-03-01T16:46:00Z</dcterms:created>
  <dcterms:modified xsi:type="dcterms:W3CDTF">2021-03-01T16:50:00Z</dcterms:modified>
</cp:coreProperties>
</file>